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BC8A" w14:textId="5357CACA" w:rsidR="00BA00AB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WARDALE</w:t>
      </w:r>
      <w:r>
        <w:rPr>
          <w:rFonts w:ascii="Times New Roman" w:hAnsi="Times New Roman" w:cs="Times New Roman"/>
          <w:sz w:val="24"/>
          <w:szCs w:val="24"/>
        </w:rPr>
        <w:t xml:space="preserve">      (d.1506)</w:t>
      </w:r>
    </w:p>
    <w:p w14:paraId="6A0B9659" w14:textId="37DB36F8" w:rsidR="00D56F68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University; from Beelsby, Lincolnshire.</w:t>
      </w:r>
    </w:p>
    <w:p w14:paraId="6FD88EC0" w14:textId="61E9409A" w:rsidR="00D56F68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040AA" w14:textId="239DA91A" w:rsidR="00D56F68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D2122" w14:textId="11AE56DA" w:rsidR="00D56F68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was an original Fellow of St.Catherine’s Hall.</w:t>
      </w:r>
    </w:p>
    <w:p w14:paraId="6846AC67" w14:textId="266C0769" w:rsidR="00D56F68" w:rsidRDefault="00D56F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(Alumni Cantab. vol.1 part 4 p.33</w:t>
      </w:r>
      <w:r>
        <w:rPr>
          <w:rFonts w:ascii="Times New Roman" w:hAnsi="Times New Roman" w:cs="Times New Roman"/>
          <w:sz w:val="24"/>
          <w:szCs w:val="24"/>
        </w:rPr>
        <w:t>6)</w:t>
      </w:r>
    </w:p>
    <w:p w14:paraId="196516F2" w14:textId="526DA6D9" w:rsidR="00D56F68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</w:rPr>
        <w:tab/>
        <w:t>B.D.   (ibid.)</w:t>
      </w:r>
    </w:p>
    <w:p w14:paraId="53A6AFE4" w14:textId="28AE0B81" w:rsidR="00B1351F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1487-1506</w:t>
      </w:r>
      <w:r>
        <w:rPr>
          <w:rFonts w:ascii="Times New Roman" w:hAnsi="Times New Roman" w:cs="Times New Roman"/>
          <w:sz w:val="24"/>
          <w:szCs w:val="24"/>
        </w:rPr>
        <w:tab/>
        <w:t>Master of St.Katherine’s Hall.   (ibid.)</w:t>
      </w:r>
    </w:p>
    <w:p w14:paraId="37FC108F" w14:textId="6F67FE68" w:rsidR="00B1351F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Rector of Billingford, Norfolk.   (ibid.)</w:t>
      </w:r>
    </w:p>
    <w:p w14:paraId="0397D193" w14:textId="794E191E" w:rsidR="00B1351F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Rector of Sparham.   (ibid.)</w:t>
      </w:r>
    </w:p>
    <w:p w14:paraId="44268B09" w14:textId="1025CB3B" w:rsidR="00B1351F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1503-6</w:t>
      </w:r>
      <w:r>
        <w:rPr>
          <w:rFonts w:ascii="Times New Roman" w:hAnsi="Times New Roman" w:cs="Times New Roman"/>
          <w:sz w:val="24"/>
          <w:szCs w:val="24"/>
        </w:rPr>
        <w:tab/>
        <w:t>Rector of Lamport, Northamptonshire.   (ibid.)</w:t>
      </w:r>
    </w:p>
    <w:p w14:paraId="14F25D52" w14:textId="7067C081" w:rsidR="00B1351F" w:rsidRDefault="00B135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Dec.1505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5750F944" w14:textId="72EE021D" w:rsidR="00A0597E" w:rsidRDefault="00A0597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Dec.1506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2FD3F930" w14:textId="720B7A94" w:rsidR="00A0597E" w:rsidRDefault="00A0597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6A7F4B" w14:textId="39A24015" w:rsidR="00A0597E" w:rsidRDefault="00A0597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12552" w14:textId="2A11C50F" w:rsidR="00A0597E" w:rsidRPr="00D56F68" w:rsidRDefault="00A0597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sectPr w:rsidR="00A0597E" w:rsidRPr="00D56F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BBD55" w14:textId="77777777" w:rsidR="00D56F68" w:rsidRDefault="00D56F68" w:rsidP="009139A6">
      <w:r>
        <w:separator/>
      </w:r>
    </w:p>
  </w:endnote>
  <w:endnote w:type="continuationSeparator" w:id="0">
    <w:p w14:paraId="14E2A2BC" w14:textId="77777777" w:rsidR="00D56F68" w:rsidRDefault="00D56F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2D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E3F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F8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DF36" w14:textId="77777777" w:rsidR="00D56F68" w:rsidRDefault="00D56F68" w:rsidP="009139A6">
      <w:r>
        <w:separator/>
      </w:r>
    </w:p>
  </w:footnote>
  <w:footnote w:type="continuationSeparator" w:id="0">
    <w:p w14:paraId="3C4DDBFA" w14:textId="77777777" w:rsidR="00D56F68" w:rsidRDefault="00D56F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D1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8BD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31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68"/>
    <w:rsid w:val="000666E0"/>
    <w:rsid w:val="002510B7"/>
    <w:rsid w:val="005C130B"/>
    <w:rsid w:val="00826F5C"/>
    <w:rsid w:val="009139A6"/>
    <w:rsid w:val="009448BB"/>
    <w:rsid w:val="00A0597E"/>
    <w:rsid w:val="00A3176C"/>
    <w:rsid w:val="00AE65F8"/>
    <w:rsid w:val="00B1351F"/>
    <w:rsid w:val="00BA00AB"/>
    <w:rsid w:val="00CB4ED9"/>
    <w:rsid w:val="00D56F6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9750A"/>
  <w15:chartTrackingRefBased/>
  <w15:docId w15:val="{3798510F-0FC4-4A77-8CAF-01B0086D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2022-01-02T14:28:00Z</dcterms:created>
  <dcterms:modified xsi:type="dcterms:W3CDTF">2022-01-02T15:28:00Z</dcterms:modified>
</cp:coreProperties>
</file>